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33B1" w14:textId="2B9614B9" w:rsidR="00116BEE" w:rsidRDefault="00116BEE" w:rsidP="005B7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ASSHEBY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6C88E373" w14:textId="6065211F" w:rsidR="00116BEE" w:rsidRDefault="00116BEE" w:rsidP="005B7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Canon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Monastery, </w:t>
      </w:r>
      <w:proofErr w:type="spellStart"/>
      <w:r>
        <w:rPr>
          <w:rFonts w:cs="Times New Roman"/>
          <w:szCs w:val="24"/>
        </w:rPr>
        <w:t>Derley</w:t>
      </w:r>
      <w:proofErr w:type="spellEnd"/>
      <w:r>
        <w:rPr>
          <w:rFonts w:cs="Times New Roman"/>
          <w:szCs w:val="24"/>
        </w:rPr>
        <w:t>.</w:t>
      </w:r>
    </w:p>
    <w:p w14:paraId="03FDC11C" w14:textId="77777777" w:rsidR="00116BEE" w:rsidRDefault="00116BEE" w:rsidP="005B7F5B">
      <w:pPr>
        <w:pStyle w:val="NoSpacing"/>
        <w:rPr>
          <w:rFonts w:cs="Times New Roman"/>
          <w:szCs w:val="24"/>
        </w:rPr>
      </w:pPr>
    </w:p>
    <w:p w14:paraId="697C5D6F" w14:textId="77777777" w:rsidR="00116BEE" w:rsidRDefault="00116BEE" w:rsidP="005B7F5B">
      <w:pPr>
        <w:pStyle w:val="NoSpacing"/>
        <w:rPr>
          <w:rFonts w:cs="Times New Roman"/>
          <w:szCs w:val="24"/>
        </w:rPr>
      </w:pPr>
    </w:p>
    <w:p w14:paraId="5E50AD78" w14:textId="2DFE4D8A" w:rsidR="00116BEE" w:rsidRDefault="00116BEE" w:rsidP="005B7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May1477</w:t>
      </w:r>
      <w:r>
        <w:rPr>
          <w:rFonts w:cs="Times New Roman"/>
          <w:szCs w:val="24"/>
        </w:rPr>
        <w:tab/>
        <w:t>He had been elected Abbot by this time.</w:t>
      </w:r>
    </w:p>
    <w:p w14:paraId="3BCE8615" w14:textId="07644BBF" w:rsidR="00116BEE" w:rsidRDefault="00116BEE" w:rsidP="005B7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p.33)</w:t>
      </w:r>
    </w:p>
    <w:p w14:paraId="6B2CA96D" w14:textId="77777777" w:rsidR="00116BEE" w:rsidRDefault="00116BEE" w:rsidP="005B7F5B">
      <w:pPr>
        <w:pStyle w:val="NoSpacing"/>
        <w:rPr>
          <w:rFonts w:cs="Times New Roman"/>
          <w:szCs w:val="24"/>
        </w:rPr>
      </w:pPr>
    </w:p>
    <w:p w14:paraId="03F10B8A" w14:textId="77777777" w:rsidR="00116BEE" w:rsidRDefault="00116BEE" w:rsidP="005B7F5B">
      <w:pPr>
        <w:pStyle w:val="NoSpacing"/>
        <w:rPr>
          <w:rFonts w:cs="Times New Roman"/>
          <w:szCs w:val="24"/>
        </w:rPr>
      </w:pPr>
    </w:p>
    <w:p w14:paraId="2BBAC17A" w14:textId="1BFB4F25" w:rsidR="00116BEE" w:rsidRPr="00116BEE" w:rsidRDefault="00116BEE" w:rsidP="005B7F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2025</w:t>
      </w:r>
    </w:p>
    <w:p w14:paraId="0A02ED55" w14:textId="77777777" w:rsidR="00C63D2D" w:rsidRPr="00C63D2D" w:rsidRDefault="00C63D2D" w:rsidP="005B7F5B">
      <w:pPr>
        <w:pStyle w:val="NoSpacing"/>
        <w:rPr>
          <w:rFonts w:cs="Times New Roman"/>
          <w:szCs w:val="24"/>
        </w:rPr>
      </w:pPr>
    </w:p>
    <w:p w14:paraId="792A8D0F" w14:textId="7FE2D3FC" w:rsidR="005B7F5B" w:rsidRPr="005B7F5B" w:rsidRDefault="005B7F5B" w:rsidP="005B7F5B">
      <w:pPr>
        <w:pStyle w:val="NoSpacing"/>
        <w:rPr>
          <w:rFonts w:cs="Times New Roman"/>
          <w:szCs w:val="24"/>
        </w:rPr>
      </w:pPr>
    </w:p>
    <w:p w14:paraId="3C294046" w14:textId="3510D155" w:rsidR="005B7F5B" w:rsidRPr="005B7F5B" w:rsidRDefault="005B7F5B" w:rsidP="005B7F5B">
      <w:pPr>
        <w:pStyle w:val="NoSpacing"/>
        <w:rPr>
          <w:rFonts w:cs="Times New Roman"/>
          <w:szCs w:val="24"/>
        </w:rPr>
      </w:pPr>
    </w:p>
    <w:p w14:paraId="156D1591" w14:textId="75EDB3CD" w:rsidR="005B7F5B" w:rsidRPr="005B7F5B" w:rsidRDefault="005B7F5B" w:rsidP="005B7F5B">
      <w:pPr>
        <w:pStyle w:val="NoSpacing"/>
        <w:rPr>
          <w:rFonts w:cs="Times New Roman"/>
          <w:szCs w:val="24"/>
        </w:rPr>
      </w:pPr>
    </w:p>
    <w:p w14:paraId="47384307" w14:textId="2E764E4A" w:rsidR="005B7F5B" w:rsidRPr="005B7F5B" w:rsidRDefault="005B7F5B" w:rsidP="0044457C">
      <w:pPr>
        <w:pStyle w:val="NoSpacing"/>
        <w:rPr>
          <w:rFonts w:cs="Times New Roman"/>
          <w:szCs w:val="24"/>
        </w:rPr>
      </w:pPr>
    </w:p>
    <w:p w14:paraId="0EBAC913" w14:textId="18D70F9D" w:rsidR="0044457C" w:rsidRPr="0044457C" w:rsidRDefault="0044457C" w:rsidP="0044457C">
      <w:pPr>
        <w:pStyle w:val="NoSpacing"/>
        <w:rPr>
          <w:rFonts w:cs="Times New Roman"/>
          <w:szCs w:val="24"/>
        </w:rPr>
      </w:pPr>
    </w:p>
    <w:p w14:paraId="0EF38F94" w14:textId="7E16DAAB" w:rsidR="00500491" w:rsidRPr="00500491" w:rsidRDefault="00500491" w:rsidP="009139A6">
      <w:pPr>
        <w:pStyle w:val="NoSpacing"/>
        <w:rPr>
          <w:rFonts w:cs="Times New Roman"/>
          <w:sz w:val="22"/>
        </w:rPr>
      </w:pPr>
    </w:p>
    <w:sectPr w:rsidR="00500491" w:rsidRPr="00500491" w:rsidSect="00F85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1523" w14:textId="77777777" w:rsidR="00500491" w:rsidRDefault="00500491" w:rsidP="009139A6">
      <w:r>
        <w:separator/>
      </w:r>
    </w:p>
  </w:endnote>
  <w:endnote w:type="continuationSeparator" w:id="0">
    <w:p w14:paraId="3579C46E" w14:textId="77777777" w:rsidR="00500491" w:rsidRDefault="00500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F8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4CA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6C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9C53" w14:textId="77777777" w:rsidR="00500491" w:rsidRDefault="00500491" w:rsidP="009139A6">
      <w:r>
        <w:separator/>
      </w:r>
    </w:p>
  </w:footnote>
  <w:footnote w:type="continuationSeparator" w:id="0">
    <w:p w14:paraId="464CD15B" w14:textId="77777777" w:rsidR="00500491" w:rsidRDefault="00500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9A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E2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33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91"/>
    <w:rsid w:val="000666E0"/>
    <w:rsid w:val="00116BEE"/>
    <w:rsid w:val="002510B7"/>
    <w:rsid w:val="00270799"/>
    <w:rsid w:val="002C75CD"/>
    <w:rsid w:val="0044457C"/>
    <w:rsid w:val="00500491"/>
    <w:rsid w:val="005227FE"/>
    <w:rsid w:val="005B7F5B"/>
    <w:rsid w:val="005C130B"/>
    <w:rsid w:val="00644AB3"/>
    <w:rsid w:val="006D1F35"/>
    <w:rsid w:val="00744819"/>
    <w:rsid w:val="00826F5C"/>
    <w:rsid w:val="00873345"/>
    <w:rsid w:val="009139A6"/>
    <w:rsid w:val="009411C2"/>
    <w:rsid w:val="009448BB"/>
    <w:rsid w:val="00947624"/>
    <w:rsid w:val="00A3176C"/>
    <w:rsid w:val="00A73FE6"/>
    <w:rsid w:val="00AE65F8"/>
    <w:rsid w:val="00BA00AB"/>
    <w:rsid w:val="00C2138D"/>
    <w:rsid w:val="00C63D2D"/>
    <w:rsid w:val="00C71834"/>
    <w:rsid w:val="00CB4ED9"/>
    <w:rsid w:val="00D62A60"/>
    <w:rsid w:val="00DB516E"/>
    <w:rsid w:val="00E61DA6"/>
    <w:rsid w:val="00EB3209"/>
    <w:rsid w:val="00EC7053"/>
    <w:rsid w:val="00F41096"/>
    <w:rsid w:val="00F5287F"/>
    <w:rsid w:val="00F8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DC2A1"/>
  <w15:chartTrackingRefBased/>
  <w15:docId w15:val="{E2FAC325-D68D-44F0-B2B7-E971F83F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04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55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529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2025-01-23T10:35:00Z</dcterms:created>
  <dcterms:modified xsi:type="dcterms:W3CDTF">2025-01-23T20:18:00Z</dcterms:modified>
</cp:coreProperties>
</file>